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4D2BFE">
        <w:t>Davida Dwyer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4D2BFE">
        <w:rPr>
          <w:i/>
        </w:rPr>
        <w:t>Ratepayers’ Appeal of the Decision by Galveston County Municipal Utility District No. 12 to Change Rates</w:t>
      </w:r>
      <w:r>
        <w:t>, Docket No. </w:t>
      </w:r>
      <w:r w:rsidR="004D2BFE">
        <w:t>47998</w:t>
      </w:r>
      <w:r>
        <w:t>, SOAH Docket No. 473-1</w:t>
      </w:r>
      <w:r w:rsidR="004D2BFE">
        <w:t>8</w:t>
      </w:r>
      <w:r>
        <w:t>-</w:t>
      </w:r>
      <w:r w:rsidR="004D2BFE">
        <w:t>2879.WS</w:t>
      </w:r>
      <w:r>
        <w:t>, Draft Preliminary Order,</w:t>
      </w:r>
      <w:r w:rsidR="006D47D9">
        <w:t xml:space="preserve"> </w:t>
      </w:r>
      <w:r w:rsidR="004D2BFE">
        <w:t>April 27, 2018</w:t>
      </w:r>
      <w:r w:rsidR="006D47D9">
        <w:t xml:space="preserve"> Open Meeting</w:t>
      </w:r>
      <w:bookmarkStart w:id="0" w:name="_GoBack"/>
      <w:bookmarkEnd w:id="0"/>
      <w:r w:rsidR="006D47D9">
        <w:t xml:space="preserve"> Item No. </w:t>
      </w:r>
      <w:r w:rsidR="009B5C3B">
        <w:t>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DATE:</w:t>
      </w:r>
      <w:r>
        <w:tab/>
      </w:r>
      <w:r w:rsidR="004D2BFE">
        <w:t>April 20,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4D2BFE">
        <w:t xml:space="preserve">April 27, 2018 </w:t>
      </w:r>
      <w:r>
        <w:t>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4D2BFE">
        <w:t xml:space="preserve">April 27, 2018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7B7467">
        <w:rPr>
          <w:noProof/>
          <w:sz w:val="20"/>
        </w:rPr>
        <w:t>q:\cadm\orders\prelim\47000\47998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BFE" w:rsidRDefault="004D2BFE" w:rsidP="00F205E0">
      <w:r>
        <w:separator/>
      </w:r>
    </w:p>
  </w:endnote>
  <w:endnote w:type="continuationSeparator" w:id="0">
    <w:p w:rsidR="004D2BFE" w:rsidRDefault="004D2BF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5pt;height:12pt" o:ole="" fillcolor="window">
          <v:imagedata r:id="rId1" o:title=""/>
        </v:shape>
        <o:OLEObject Type="Embed" ProgID="MSDraw" ShapeID="_x0000_i1025" DrawAspect="Content" ObjectID="_158572048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BFE" w:rsidRDefault="004D2BFE" w:rsidP="00F205E0">
      <w:r>
        <w:separator/>
      </w:r>
    </w:p>
  </w:footnote>
  <w:footnote w:type="continuationSeparator" w:id="0">
    <w:p w:rsidR="004D2BFE" w:rsidRDefault="004D2BF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Pr="004D2BFE" w:rsidRDefault="00DE78BA" w:rsidP="004D2BF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4D2BF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</w:p>
  <w:p w:rsidR="004D2BFE" w:rsidRPr="007B76AE" w:rsidRDefault="004D2BFE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D2BFE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FE"/>
    <w:rsid w:val="000429BB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D2BFE"/>
    <w:rsid w:val="004F132B"/>
    <w:rsid w:val="0057420A"/>
    <w:rsid w:val="00591646"/>
    <w:rsid w:val="00661C13"/>
    <w:rsid w:val="006856A5"/>
    <w:rsid w:val="006D47D9"/>
    <w:rsid w:val="00783E18"/>
    <w:rsid w:val="00787F8C"/>
    <w:rsid w:val="007B7467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B5C3B"/>
    <w:rsid w:val="009E3AC7"/>
    <w:rsid w:val="00A12349"/>
    <w:rsid w:val="00AC26D9"/>
    <w:rsid w:val="00BF63BA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E46A7352-2240-430B-8BBC-43C0B65F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Dwyer, Davida</dc:creator>
  <cp:lastModifiedBy>Dwyer, Davida</cp:lastModifiedBy>
  <cp:revision>3</cp:revision>
  <cp:lastPrinted>2010-07-16T14:48:00Z</cp:lastPrinted>
  <dcterms:created xsi:type="dcterms:W3CDTF">2018-04-19T14:46:00Z</dcterms:created>
  <dcterms:modified xsi:type="dcterms:W3CDTF">2018-04-20T14:08:00Z</dcterms:modified>
</cp:coreProperties>
</file>